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242ED" w14:textId="519E20E8" w:rsidR="00DF36EF" w:rsidRPr="00DF36EF" w:rsidRDefault="00DF36EF" w:rsidP="00DF36EF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DF36EF">
        <w:rPr>
          <w:noProof/>
          <w:sz w:val="20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9344C" wp14:editId="6DF45642">
                <wp:simplePos x="0" y="0"/>
                <wp:positionH relativeFrom="column">
                  <wp:posOffset>4524375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889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3CEE7" w14:textId="77777777" w:rsidR="00DF36EF" w:rsidRPr="00DF36EF" w:rsidRDefault="00DF36EF" w:rsidP="00DF36EF">
                            <w:pPr>
                              <w:jc w:val="center"/>
                            </w:pPr>
                          </w:p>
                          <w:p w14:paraId="58953F4B" w14:textId="77777777" w:rsidR="00DF36EF" w:rsidRPr="00DF36EF" w:rsidRDefault="00DF36EF" w:rsidP="00DF36EF">
                            <w:pPr>
                              <w:jc w:val="center"/>
                            </w:pPr>
                          </w:p>
                          <w:p w14:paraId="70AA161B" w14:textId="77777777" w:rsidR="00DF36EF" w:rsidRPr="00DF36EF" w:rsidRDefault="00DF36EF" w:rsidP="00DF36E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F36EF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29344C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4233CEE7" w14:textId="77777777" w:rsidR="00DF36EF" w:rsidRPr="00DF36EF" w:rsidRDefault="00DF36EF" w:rsidP="00DF36EF">
                      <w:pPr>
                        <w:jc w:val="center"/>
                      </w:pPr>
                    </w:p>
                    <w:p w14:paraId="58953F4B" w14:textId="77777777" w:rsidR="00DF36EF" w:rsidRPr="00DF36EF" w:rsidRDefault="00DF36EF" w:rsidP="00DF36EF">
                      <w:pPr>
                        <w:jc w:val="center"/>
                      </w:pPr>
                    </w:p>
                    <w:p w14:paraId="70AA161B" w14:textId="77777777" w:rsidR="00DF36EF" w:rsidRPr="00DF36EF" w:rsidRDefault="00DF36EF" w:rsidP="00DF36EF">
                      <w:pPr>
                        <w:jc w:val="center"/>
                        <w:rPr>
                          <w:color w:val="FF0000"/>
                        </w:rPr>
                      </w:pPr>
                      <w:r w:rsidRPr="00DF36EF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DF36EF">
        <w:rPr>
          <w:rFonts w:ascii="Calibri" w:hAnsi="Calibri" w:cs="Latha" w:hint="cs"/>
          <w:sz w:val="20"/>
          <w:cs/>
          <w:lang w:bidi="ta-IN"/>
        </w:rPr>
        <w:t>உங்கள் குறியீடு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DF36EF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DF36EF">
        <w:rPr>
          <w:rFonts w:ascii="Calibri" w:hAnsi="Calibri"/>
          <w:noProof/>
          <w:color w:val="FF0000"/>
          <w:szCs w:val="24"/>
          <w:highlight w:val="yellow"/>
        </w:rPr>
        <w:t>«Reference»</w: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89E7E8E" w14:textId="77777777" w:rsidR="00DF36EF" w:rsidRPr="00DF36EF" w:rsidRDefault="00DF36EF" w:rsidP="00DF36EF">
      <w:pPr>
        <w:rPr>
          <w:rFonts w:ascii="Calibri" w:hAnsi="Calibri"/>
          <w:szCs w:val="24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எனது குறியீடு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DF36EF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DF36EF">
        <w:rPr>
          <w:rFonts w:ascii="Calibri" w:hAnsi="Calibri"/>
          <w:noProof/>
          <w:color w:val="FF0000"/>
          <w:szCs w:val="24"/>
          <w:highlight w:val="yellow"/>
        </w:rPr>
        <w:t>«Number»</w: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36A034C" w14:textId="77777777" w:rsidR="00DF36EF" w:rsidRPr="00DF36EF" w:rsidRDefault="00DF36EF" w:rsidP="00DF36EF">
      <w:pPr>
        <w:spacing w:before="120" w:after="120"/>
        <w:rPr>
          <w:rFonts w:ascii="Calibri" w:hAnsi="Calibri"/>
          <w:szCs w:val="24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திகதி</w:t>
      </w:r>
      <w:r w:rsidRPr="00DF36EF">
        <w:rPr>
          <w:rFonts w:ascii="Calibri" w:hAnsi="Calibri"/>
          <w:szCs w:val="24"/>
        </w:rPr>
        <w:t xml:space="preserve">: 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t>Day Month Year</w:t>
      </w:r>
    </w:p>
    <w:p w14:paraId="250D622A" w14:textId="77777777" w:rsidR="00DF36EF" w:rsidRPr="00DF36EF" w:rsidRDefault="00DF36EF" w:rsidP="00DF36EF">
      <w:pPr>
        <w:rPr>
          <w:rFonts w:ascii="Calibri" w:hAnsi="Calibri"/>
          <w:color w:val="FF0000"/>
          <w:szCs w:val="24"/>
          <w:highlight w:val="yellow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தொடர்பு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t>John Smith</w:t>
      </w:r>
    </w:p>
    <w:p w14:paraId="0D7B99C9" w14:textId="77777777" w:rsidR="00DF36EF" w:rsidRPr="00DF36EF" w:rsidRDefault="00DF36EF" w:rsidP="00DF36EF">
      <w:pPr>
        <w:rPr>
          <w:rFonts w:ascii="Calibri" w:hAnsi="Calibri"/>
          <w:szCs w:val="24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நேரடித் தொலைபேசி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t>01111 111111</w:t>
      </w:r>
    </w:p>
    <w:p w14:paraId="59C77428" w14:textId="77777777" w:rsidR="00DF36EF" w:rsidRPr="00DF36EF" w:rsidRDefault="00DF36EF" w:rsidP="00DF36EF">
      <w:pPr>
        <w:rPr>
          <w:rFonts w:ascii="Calibri" w:hAnsi="Calibri"/>
          <w:color w:val="FF0000"/>
          <w:szCs w:val="24"/>
          <w:highlight w:val="yellow"/>
        </w:rPr>
      </w:pPr>
      <w:r w:rsidRPr="00DF36EF">
        <w:rPr>
          <w:rFonts w:ascii="Calibri" w:hAnsi="Calibri" w:cs="Latha" w:hint="cs"/>
          <w:sz w:val="20"/>
          <w:cs/>
          <w:lang w:val="fr-FR" w:bidi="ta-IN"/>
        </w:rPr>
        <w:t>மின்னஞ்சல்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hyperlink r:id="rId14">
        <w:r w:rsidRPr="00DF36EF">
          <w:rPr>
            <w:color w:val="FF0000"/>
            <w:highlight w:val="yellow"/>
          </w:rPr>
          <w:t>John.Smith@anytowncouncil.gov.uk</w:t>
        </w:r>
      </w:hyperlink>
    </w:p>
    <w:p w14:paraId="53C00EF4" w14:textId="77777777" w:rsidR="00DF36EF" w:rsidRPr="00DF36EF" w:rsidRDefault="00DF36EF" w:rsidP="00DF36EF">
      <w:pPr>
        <w:rPr>
          <w:rFonts w:ascii="Calibri" w:hAnsi="Calibri"/>
          <w:szCs w:val="24"/>
        </w:rPr>
      </w:pPr>
    </w:p>
    <w:p w14:paraId="7FC5DADA" w14:textId="77777777" w:rsidR="00DF36EF" w:rsidRPr="00410ECE" w:rsidRDefault="00DF36EF" w:rsidP="00DF36EF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6469CA5D" w14:textId="77777777" w:rsidR="00DF36EF" w:rsidRPr="00516B16" w:rsidRDefault="00DF36EF" w:rsidP="00DF36EF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498544A6" w14:textId="77777777" w:rsidR="00DF36EF" w:rsidRPr="00516B16" w:rsidRDefault="00DF36EF" w:rsidP="00DF36EF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18A77F9B" w14:textId="77777777" w:rsidR="00DF36EF" w:rsidRPr="00516B16" w:rsidRDefault="00DF36EF" w:rsidP="00DF36EF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6CD714FA" w14:textId="77777777" w:rsidR="00DF36EF" w:rsidRPr="00516B16" w:rsidRDefault="00DF36EF" w:rsidP="00DF36EF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124CB974" w14:textId="77777777" w:rsidR="00DF36EF" w:rsidRPr="00EE4313" w:rsidRDefault="00DF36EF" w:rsidP="00DF36EF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1540B722" w14:textId="77777777" w:rsidR="00DF36EF" w:rsidRPr="00DF36EF" w:rsidRDefault="00DF36EF" w:rsidP="00DF36EF">
      <w:pPr>
        <w:pStyle w:val="BodyText"/>
        <w:spacing w:after="0"/>
        <w:jc w:val="right"/>
        <w:rPr>
          <w:rFonts w:ascii="Calibri" w:hAnsi="Calibri" w:cs="Arial"/>
          <w:color w:val="000000"/>
          <w:sz w:val="20"/>
        </w:rPr>
      </w:pPr>
    </w:p>
    <w:p w14:paraId="6EBE4208" w14:textId="2905D23E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அன்புள்ள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13F80CF8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</w:p>
    <w:p w14:paraId="2E16347A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val="en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உங்கள் கருத்துக்கள் முக்கியமானவை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val="en-IN" w:bidi="ta-IN"/>
        </w:rPr>
        <w:t>.</w:t>
      </w:r>
    </w:p>
    <w:p w14:paraId="5E356921" w14:textId="7DFF349C" w:rsidR="00DF36EF" w:rsidRPr="00DF36EF" w:rsidRDefault="00DF36EF" w:rsidP="00DF36EF">
      <w:pPr>
        <w:pStyle w:val="BodyText"/>
        <w:rPr>
          <w:rFonts w:ascii="Nirmala UI" w:hAnsi="Nirmala UI" w:cs="Nirmala UI"/>
          <w:color w:val="000000"/>
          <w:szCs w:val="24"/>
          <w:lang w:bidi="ta-IN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தேசிய </w:t>
      </w:r>
      <w:r w:rsidRPr="00DF36EF">
        <w:rPr>
          <w:rFonts w:ascii="Nirmala UI" w:hAnsi="Nirmala UI" w:cs="Nirmala UI"/>
          <w:color w:val="000000"/>
          <w:szCs w:val="24"/>
        </w:rPr>
        <w:t xml:space="preserve">2023-24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வயது வந்தோர் சமூக பராமரிப்பு மதிப்பாய்வில் பங்கேற்க நாங்கள் சமீபத்தில் உங்களை அழைத்தோம்</w:t>
      </w:r>
      <w:r w:rsidRPr="00DF36EF">
        <w:rPr>
          <w:rFonts w:ascii="Nirmala UI" w:hAnsi="Nirmala UI" w:cs="Nirmala UI"/>
          <w:color w:val="000000"/>
          <w:szCs w:val="24"/>
        </w:rPr>
        <w:t xml:space="preserve">.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இந்த கணக்கெடுப்பு </w:t>
      </w:r>
      <w:r w:rsidRPr="00DF36EF">
        <w:rPr>
          <w:rFonts w:ascii="Nirmala UI" w:hAnsi="Nirmala UI" w:cs="Nirmala UI"/>
          <w:color w:val="000000"/>
          <w:szCs w:val="24"/>
        </w:rPr>
        <w:t xml:space="preserve">NHS </w:t>
      </w:r>
      <w:r w:rsidRPr="00DF36EF">
        <w:rPr>
          <w:rFonts w:ascii="Nirmala UI" w:hAnsi="Nirmala UI" w:cs="Nirmala UI"/>
          <w:color w:val="000000"/>
          <w:szCs w:val="24"/>
          <w:lang w:bidi="ta-IN"/>
        </w:rPr>
        <w:t xml:space="preserve">England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சார்பாக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>
        <w:rPr>
          <w:rFonts w:ascii="Calibri" w:hAnsi="Calibri" w:cs="Arial"/>
          <w:color w:val="FF0000"/>
          <w:sz w:val="28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மேற் கொள்ளப்படுகிறது</w:t>
      </w:r>
      <w:r w:rsidRPr="00DF36EF">
        <w:rPr>
          <w:rFonts w:ascii="Nirmala UI" w:hAnsi="Nirmala UI" w:cs="Nirmala UI"/>
          <w:color w:val="000000"/>
          <w:szCs w:val="24"/>
          <w:lang w:bidi="ta-IN"/>
        </w:rPr>
        <w:t>.</w:t>
      </w:r>
    </w:p>
    <w:p w14:paraId="420EF76C" w14:textId="25C3584B" w:rsidR="00DF36EF" w:rsidRPr="00DF36EF" w:rsidRDefault="00DF36EF" w:rsidP="00DF36EF">
      <w:pPr>
        <w:pStyle w:val="BodyText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உங்கள் பூர்த்தி செய்யப்பட்ட வினா பட்டியலை நீங்கள் சமீபத்தில் திருப்பிய அளித்திருந்தால்</w:t>
      </w:r>
      <w:r w:rsidRPr="00DF36EF">
        <w:rPr>
          <w:rFonts w:ascii="Nirmala UI" w:hAnsi="Nirmala UI" w:cs="Nirmala UI"/>
          <w:color w:val="000000"/>
          <w:szCs w:val="24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நாங்கள் உங்களுக்கு நன்றி தெரிவிக்க விரும்புகிறோம்</w:t>
      </w:r>
      <w:r w:rsidRPr="00DF36EF">
        <w:rPr>
          <w:rFonts w:ascii="Nirmala UI" w:hAnsi="Nirmala UI" w:cs="Nirmala UI"/>
          <w:color w:val="000000"/>
          <w:szCs w:val="24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மீண்டும் உங்களைத் தொடர்பு கொண்டதற்காக மன்னிப்பு கோருகிறோம்</w:t>
      </w:r>
      <w:r w:rsidRPr="00DF36EF">
        <w:rPr>
          <w:rFonts w:ascii="Nirmala UI" w:hAnsi="Nirmala UI" w:cs="Nirmala UI"/>
          <w:color w:val="000000"/>
          <w:szCs w:val="24"/>
        </w:rPr>
        <w:t>.</w:t>
      </w:r>
      <w:r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நீங்கள் இன்னும் பதில் அளிக்கவில்லை என்றால்</w:t>
      </w:r>
      <w:r w:rsidRPr="00DF36EF">
        <w:rPr>
          <w:rFonts w:ascii="Nirmala UI" w:hAnsi="Nirmala UI" w:cs="Nirmala UI"/>
          <w:color w:val="000000"/>
          <w:szCs w:val="24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இந்த வினா பட்டியலை பூர்த்தி செய்வதன் மூலம் எங்களுக்கு உதவ மீண்டும் உங்களை அழைக்க விரும்புகிறோம்</w:t>
      </w:r>
      <w:r w:rsidRPr="00DF36EF">
        <w:rPr>
          <w:rFonts w:ascii="Nirmala UI" w:hAnsi="Nirmala UI" w:cs="Nirmala UI"/>
          <w:color w:val="000000"/>
          <w:szCs w:val="24"/>
        </w:rPr>
        <w:t xml:space="preserve">.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முடிந்த வரை அதிகமான மக்களுக்கு மதிப்பாய்வில் பங்கேற்கும் வாய்ப்பை வழங்க விரும்புகிறோம்</w:t>
      </w:r>
      <w:r w:rsidRPr="00DF36EF">
        <w:rPr>
          <w:rFonts w:ascii="Nirmala UI" w:hAnsi="Nirmala UI" w:cs="Nirmala UI"/>
          <w:color w:val="000000"/>
          <w:szCs w:val="24"/>
        </w:rPr>
        <w:t xml:space="preserve">;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இதன் பொருள் நாம் எப்போதாவது ஒரு மதிப்பாய்வை அதைப் பெற விரும்பாத ஒருவருக்கு அனுப்புவோம் என்பதாகும்</w:t>
      </w:r>
      <w:r w:rsidRPr="00DF36EF">
        <w:rPr>
          <w:rFonts w:ascii="Nirmala UI" w:hAnsi="Nirmala UI" w:cs="Nirmala UI"/>
          <w:color w:val="000000"/>
          <w:szCs w:val="24"/>
        </w:rPr>
        <w:t xml:space="preserve">.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இந்த மதிப்பாய்வை பெறுவது உங்களுக்கு ஏதேனும் மன உளைச்சலை ஏற்படுத்தியிருந்தால் நாங்கள் மன்னிப்பு கோருகிறோம்</w:t>
      </w:r>
      <w:r w:rsidRPr="00DF36EF">
        <w:rPr>
          <w:rFonts w:ascii="Nirmala UI" w:hAnsi="Nirmala UI" w:cs="Nirmala UI"/>
          <w:color w:val="000000"/>
          <w:szCs w:val="24"/>
        </w:rPr>
        <w:t>.</w:t>
      </w:r>
    </w:p>
    <w:p w14:paraId="2274D65F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/>
          <w:color w:val="000000"/>
          <w:szCs w:val="24"/>
          <w:lang w:val="en-IN"/>
        </w:rPr>
      </w:pPr>
    </w:p>
    <w:p w14:paraId="5BCE2670" w14:textId="77777777" w:rsid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val="en-IN" w:bidi="ta-IN"/>
        </w:rPr>
      </w:pP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உங்கள்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பகுதியில்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வயது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வந்தோருக்கான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சமூக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அக்கறையை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மேம்படுத்துதல்</w:t>
      </w:r>
    </w:p>
    <w:p w14:paraId="4A1C3D00" w14:textId="049824F3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bCs/>
          <w:color w:val="000000"/>
          <w:szCs w:val="24"/>
          <w:cs/>
          <w:lang w:bidi="ta-IN"/>
        </w:rPr>
        <w:t>இத்துடன் உள்ளடக்கப்பட்டுள்ள வினாக்கொத்தை நிரப்புவதன் மூலம் இந்த ஆய்வில் தயவு செய்து பங்கு</w:t>
      </w:r>
      <w:r w:rsidRPr="00DF36EF">
        <w:rPr>
          <w:rFonts w:ascii="Nirmala UI" w:hAnsi="Nirmala UI" w:cs="Nirmala UI"/>
          <w:bCs/>
          <w:color w:val="000000"/>
          <w:szCs w:val="24"/>
          <w:lang w:val="en-IN" w:bidi="ta-IN"/>
        </w:rPr>
        <w:t xml:space="preserve"> </w:t>
      </w:r>
      <w:r w:rsidRPr="00DF36EF">
        <w:rPr>
          <w:rFonts w:ascii="Nirmala UI" w:hAnsi="Nirmala UI" w:cs="Nirmala UI"/>
          <w:b/>
          <w:bCs/>
          <w:color w:val="000000"/>
          <w:szCs w:val="24"/>
          <w:cs/>
          <w:lang w:val="en-IN" w:bidi="ta-IN"/>
        </w:rPr>
        <w:t>பெறவும்</w:t>
      </w:r>
      <w:r w:rsidRPr="00DF36EF">
        <w:rPr>
          <w:rFonts w:ascii="Nirmala UI" w:hAnsi="Nirmala UI" w:cs="Nirmala UI"/>
          <w:bCs/>
          <w:color w:val="000000"/>
          <w:szCs w:val="24"/>
          <w:lang w:val="en-IN" w:bidi="ta-IN"/>
        </w:rPr>
        <w:t>.</w:t>
      </w:r>
      <w:r w:rsidRPr="00DF36EF">
        <w:rPr>
          <w:rFonts w:ascii="Nirmala UI" w:hAnsi="Nirmala UI" w:cs="Nirmala UI"/>
          <w:bCs/>
          <w:color w:val="000000"/>
          <w:szCs w:val="24"/>
          <w:cs/>
          <w:lang w:bidi="ta-IN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உங்களுக்குக் கிடைக்கும் சேவைகள் பற்றிய உங்கள் கருத்துக்கள் பற்றியும் உங்கள் வாழ்க்கையின் தரம் பற்றியும் ஆய்வு கேள்வி கேட்கும்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எவ்வளவு கூடுதலாக மக்கள் ஆய்வில் பங்கு</w:t>
      </w:r>
      <w:r w:rsidRPr="00DF36EF">
        <w:rPr>
          <w:rFonts w:ascii="Nirmala UI" w:hAnsi="Nirmala UI" w:cs="Nirmala UI"/>
          <w:color w:val="000000"/>
          <w:szCs w:val="24"/>
          <w:lang w:val="en-IN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val="en-IN" w:bidi="ta-IN"/>
        </w:rPr>
        <w:t>பெறுகிறார்களோ</w:t>
      </w:r>
      <w:r w:rsidRPr="00DF36EF">
        <w:rPr>
          <w:rFonts w:ascii="Nirmala UI" w:hAnsi="Nirmala UI" w:cs="Nirmala UI"/>
          <w:color w:val="000000"/>
          <w:szCs w:val="24"/>
          <w:lang w:val="en-IN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அவ்வளவுக்கு அதன் முடிவுகள்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rtl/>
          <w:cs/>
          <w:lang w:bidi="ta-IN"/>
        </w:rPr>
        <w:t>உங்களைப்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 போன்ற ஆட்களுக்கு நாங்கள் வழங்கும் உள்ளூர் சேவைகளை மதிப்பீடு செய்து மேம்படுத்த உதவும் வகையில் பயனுள்ளவையாக அமையும்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</w:p>
    <w:p w14:paraId="385D059D" w14:textId="0A50CAAA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eastAsia="en-GB" w:bidi="ta-IN"/>
        </w:rPr>
        <w:t>வினாக்கொத்தை நிரப்பியதும் தயவு செய்து அதனை முன்னரே கட்டணம் செலுத்திய உறையில் இட்டு</w:t>
      </w:r>
      <w:r w:rsidRPr="00DF36EF">
        <w:rPr>
          <w:rFonts w:ascii="Nirmala UI" w:hAnsi="Nirmala UI" w:cs="Nirmala UI"/>
          <w:szCs w:val="24"/>
          <w:lang w:eastAsia="en-GB"/>
        </w:rPr>
        <w:t xml:space="preserve"> </w:t>
      </w:r>
      <w:r w:rsidRPr="00DF36EF">
        <w:rPr>
          <w:rFonts w:ascii="Nirmala UI" w:hAnsi="Nirmala UI" w:cs="Nirmala UI"/>
          <w:b/>
          <w:color w:val="FF0000"/>
          <w:szCs w:val="24"/>
          <w:shd w:val="clear" w:color="auto" w:fill="FFFF00"/>
          <w:lang w:eastAsia="en-GB"/>
        </w:rPr>
        <w:t xml:space="preserve">[DATE]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அளவில் திருப்பி அனுப்பி வைக்கவும்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. .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நீங்கள் உறையில் அஞ்சல் தலை ஒட்டத் தேவையில்லை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..</w:t>
      </w:r>
    </w:p>
    <w:p w14:paraId="63AD1EFE" w14:textId="75BC8DB4" w:rsidR="00DF36EF" w:rsidRPr="00DF36EF" w:rsidRDefault="00DF36EF" w:rsidP="00DF36EF">
      <w:pPr>
        <w:pStyle w:val="BodyText"/>
        <w:tabs>
          <w:tab w:val="left" w:pos="8610"/>
        </w:tabs>
        <w:spacing w:after="0"/>
        <w:rPr>
          <w:rFonts w:ascii="Nirmala UI" w:hAnsi="Nirmala UI" w:cs="Nirmala UI"/>
          <w:color w:val="000000"/>
          <w:szCs w:val="24"/>
        </w:rPr>
      </w:pPr>
    </w:p>
    <w:p w14:paraId="038AD0A4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உங்களைப் பற்றிய தகவல்கள் இரகசியமாக வைத்திருக்கப்படும்</w:t>
      </w:r>
    </w:p>
    <w:p w14:paraId="7F72D94C" w14:textId="138AECFA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ஆய்வைப் பற்றியும் நீங்கள் தெரிவானது ஏன் என்பது பற்றியும் மேலும் தகவல்கள் மறுபக்கம்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தரப்பட்டுள்ளன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நீங்கள் கேள்வி எதுவும் கேட்க விரும்பினால் அல்லது வினாக்கொத்தை நிரப்புவதற்கு உதவி தேவையானால்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rtl/>
          <w:cs/>
          <w:lang w:bidi="ta-IN"/>
        </w:rPr>
        <w:t>இந்தக் கடிதத்தின் அடியில் உள்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ள </w:t>
      </w:r>
      <w:r w:rsidRPr="00DF36EF">
        <w:rPr>
          <w:rFonts w:ascii="Nirmala UI" w:hAnsi="Nirmala UI" w:cs="Nirmala UI"/>
          <w:b/>
          <w:bCs/>
          <w:color w:val="000000"/>
          <w:szCs w:val="24"/>
        </w:rPr>
        <w:t>‘</w:t>
      </w:r>
      <w:r w:rsidRPr="00DF36EF">
        <w:rPr>
          <w:rFonts w:ascii="Nirmala UI" w:hAnsi="Nirmala UI" w:cs="Nirmala UI"/>
          <w:b/>
          <w:bCs/>
          <w:color w:val="000000"/>
          <w:szCs w:val="24"/>
          <w:cs/>
          <w:lang w:bidi="ta-IN"/>
        </w:rPr>
        <w:t>எங்களுடன்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b/>
          <w:bCs/>
          <w:color w:val="000000"/>
          <w:szCs w:val="24"/>
          <w:cs/>
          <w:lang w:bidi="ta-IN"/>
        </w:rPr>
        <w:t>தொடர்பு கொள்ளவும்</w:t>
      </w:r>
      <w:r w:rsidRPr="00DF36EF">
        <w:rPr>
          <w:rFonts w:ascii="Nirmala UI" w:hAnsi="Nirmala UI" w:cs="Nirmala UI"/>
          <w:b/>
          <w:bCs/>
          <w:color w:val="000000"/>
          <w:szCs w:val="24"/>
        </w:rPr>
        <w:t>‘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 எனும் பிரிவுக்குச் செல்லவும்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</w:p>
    <w:p w14:paraId="740741E0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FF0000"/>
          <w:szCs w:val="24"/>
        </w:rPr>
      </w:pPr>
    </w:p>
    <w:p w14:paraId="55772596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வயது வந்தோர் சமூகக் கவனிப்பு சேவைகளுக்கு உதவ உங்கள் நேரத்தை ஒதுக்கித் தந்தமைக்கு மிகவும் நன்றி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</w:p>
    <w:p w14:paraId="56E9C508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</w:rPr>
      </w:pPr>
    </w:p>
    <w:p w14:paraId="6138A011" w14:textId="587B7F1F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</w:rPr>
      </w:pPr>
      <w:r w:rsidRPr="00DF36EF">
        <w:rPr>
          <w:rFonts w:ascii="Nirmala UI" w:eastAsia="Arial Unicode MS" w:hAnsi="Nirmala UI" w:cs="Nirmala UI"/>
          <w:szCs w:val="24"/>
          <w:cs/>
          <w:lang w:bidi="ta-IN"/>
        </w:rPr>
        <w:t>உங்கள் உண்மையுள்ள</w:t>
      </w:r>
      <w:r w:rsidRPr="00DF36EF">
        <w:rPr>
          <w:rFonts w:ascii="Nirmala UI" w:hAnsi="Nirmala UI" w:cs="Nirmala UI"/>
          <w:szCs w:val="24"/>
          <w:rtl/>
          <w:cs/>
        </w:rPr>
        <w:t>,</w:t>
      </w:r>
    </w:p>
    <w:p w14:paraId="77A132B2" w14:textId="77777777" w:rsidR="00DF36EF" w:rsidRDefault="00DF36EF" w:rsidP="00DF36EF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7E22DF08" w14:textId="77777777" w:rsidR="00DF36EF" w:rsidRDefault="00DF36EF" w:rsidP="00DF36EF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1AD3263A" w14:textId="77777777" w:rsidR="00DF36EF" w:rsidRPr="0074596E" w:rsidRDefault="00DF36EF" w:rsidP="00DF36EF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</w:p>
    <w:p w14:paraId="316E3D56" w14:textId="77777777" w:rsidR="00DF36EF" w:rsidRDefault="00DF36EF" w:rsidP="00DF36EF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6DD25CED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/>
          <w:color w:val="000000"/>
          <w:szCs w:val="24"/>
        </w:rPr>
      </w:pPr>
    </w:p>
    <w:p w14:paraId="3A43E4B0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நான் ஏன் தெரிவாகினேன்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59A8FFB0" w14:textId="3E763C75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</w:rPr>
      </w:pPr>
      <w:bookmarkStart w:id="0" w:name="_Hlk40766566"/>
      <w:bookmarkEnd w:id="0"/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நாங்கள்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 w:themeColor="text1"/>
          <w:szCs w:val="24"/>
          <w:highlight w:val="yellow"/>
          <w:cs/>
          <w:lang w:bidi="ta-IN"/>
        </w:rPr>
        <w:t xml:space="preserve">அங்கொன்றும் இங்கொன்றுமாக </w:t>
      </w:r>
      <w:r w:rsidRPr="00DF36EF">
        <w:rPr>
          <w:rFonts w:ascii="Calibri" w:hAnsi="Calibri" w:cs="Calibri"/>
          <w:color w:val="FF0000"/>
          <w:sz w:val="28"/>
          <w:szCs w:val="28"/>
          <w:highlight w:val="yellow"/>
        </w:rPr>
        <w:t>[remove</w:t>
      </w:r>
      <w:r w:rsidRPr="00DF36EF">
        <w:rPr>
          <w:rFonts w:ascii="Nirmala UI" w:hAnsi="Nirmala UI" w:cs="Nirmala UI"/>
          <w:color w:val="FF0000"/>
          <w:szCs w:val="24"/>
          <w:highlight w:val="yellow"/>
        </w:rPr>
        <w:t xml:space="preserve"> ‘</w:t>
      </w:r>
      <w:r w:rsidRPr="00DF36EF">
        <w:rPr>
          <w:rFonts w:ascii="Nirmala UI" w:hAnsi="Nirmala UI" w:cs="Nirmala UI"/>
          <w:color w:val="FF0000"/>
          <w:szCs w:val="24"/>
          <w:highlight w:val="yellow"/>
          <w:cs/>
          <w:lang w:bidi="ta-IN"/>
        </w:rPr>
        <w:t>அங்கொன்றும் இங்கொன்றுமாக</w:t>
      </w:r>
      <w:r w:rsidRPr="00DF36EF">
        <w:rPr>
          <w:rFonts w:ascii="Nirmala UI" w:hAnsi="Nirmala UI" w:cs="Nirmala UI"/>
          <w:color w:val="FF0000"/>
          <w:szCs w:val="24"/>
          <w:highlight w:val="yellow"/>
        </w:rPr>
        <w:t xml:space="preserve">’ </w:t>
      </w:r>
      <w:r w:rsidRPr="00DF36EF">
        <w:rPr>
          <w:rFonts w:ascii="Calibri" w:hAnsi="Calibri" w:cs="Calibri"/>
          <w:color w:val="FF0000"/>
          <w:sz w:val="28"/>
          <w:szCs w:val="28"/>
          <w:highlight w:val="yellow"/>
        </w:rPr>
        <w:t>if whole sampling frame is being surveyed] [your local Social Services Department]</w:t>
      </w:r>
      <w:r w:rsidRPr="00DF36EF">
        <w:rPr>
          <w:rFonts w:ascii="Nirmala UI" w:hAnsi="Nirmala UI" w:cs="Nirmala UI"/>
          <w:color w:val="FF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szCs w:val="24"/>
          <w:rtl/>
          <w:cs/>
        </w:rPr>
        <w:t>–</w:t>
      </w:r>
      <w:r w:rsidRPr="00DF36EF">
        <w:rPr>
          <w:rFonts w:ascii="Nirmala UI" w:hAnsi="Nirmala UI" w:cs="Nirmala UI"/>
          <w:szCs w:val="24"/>
          <w:cs/>
          <w:lang w:bidi="ta-IN"/>
        </w:rPr>
        <w:t>இன் செலவில் அல்லது ஏற்பாட்டின் கீழ் கவனிப்பு மற்றும் ஆதரவுச் சேவைகளைப் பெற்று வந்துள்ள ஆட்களைத் தெரிவு செய்துள்ளோம்</w:t>
      </w:r>
      <w:r w:rsidRPr="00DF36EF">
        <w:rPr>
          <w:rFonts w:ascii="Nirmala UI" w:hAnsi="Nirmala UI" w:cs="Nirmala UI"/>
          <w:szCs w:val="24"/>
          <w:rtl/>
          <w:cs/>
        </w:rPr>
        <w:t>. .</w:t>
      </w:r>
      <w:r w:rsidRPr="00DF36EF">
        <w:rPr>
          <w:rFonts w:ascii="Nirmala UI" w:hAnsi="Nirmala UI" w:cs="Nirmala UI"/>
          <w:szCs w:val="24"/>
          <w:rtl/>
          <w:cs/>
          <w:lang w:bidi="ta-IN"/>
        </w:rPr>
        <w:t xml:space="preserve">உதாரணமாக நீங்கள் ஒரு கவனிப்பு </w:t>
      </w:r>
      <w:r w:rsidRPr="00DF36EF">
        <w:rPr>
          <w:rFonts w:ascii="Nirmala UI" w:hAnsi="Nirmala UI" w:cs="Nirmala UI"/>
          <w:szCs w:val="24"/>
          <w:rtl/>
          <w:cs/>
        </w:rPr>
        <w:t>.</w:t>
      </w:r>
      <w:r w:rsidRPr="00DF36EF">
        <w:rPr>
          <w:rFonts w:ascii="Nirmala UI" w:hAnsi="Nirmala UI" w:cs="Nirmala UI"/>
          <w:szCs w:val="24"/>
          <w:rtl/>
          <w:cs/>
          <w:lang w:bidi="ta-IN"/>
        </w:rPr>
        <w:t>இல்லத்தில் வ</w:t>
      </w:r>
      <w:r w:rsidRPr="00DF36EF">
        <w:rPr>
          <w:rFonts w:ascii="Nirmala UI" w:hAnsi="Nirmala UI" w:cs="Nirmala UI"/>
          <w:szCs w:val="24"/>
          <w:cs/>
          <w:lang w:bidi="ta-IN"/>
        </w:rPr>
        <w:t>சிப்பவராக இருக்கலாம்</w:t>
      </w:r>
      <w:r w:rsidRPr="00DF36EF">
        <w:rPr>
          <w:rFonts w:ascii="Nirmala UI" w:hAnsi="Nirmala UI" w:cs="Nirmala UI"/>
          <w:szCs w:val="24"/>
          <w:rtl/>
          <w:cs/>
        </w:rPr>
        <w:t xml:space="preserve">. , </w:t>
      </w:r>
      <w:r w:rsidRPr="00DF36EF">
        <w:rPr>
          <w:rFonts w:ascii="Nirmala UI" w:hAnsi="Nirmala UI" w:cs="Nirmala UI"/>
          <w:szCs w:val="24"/>
          <w:rtl/>
          <w:cs/>
          <w:lang w:bidi="ta-IN"/>
        </w:rPr>
        <w:t xml:space="preserve">பகல் கவனிப்பு நிலையம் </w:t>
      </w:r>
      <w:r w:rsidRPr="00DF36EF">
        <w:rPr>
          <w:rFonts w:ascii="Nirmala UI" w:hAnsi="Nirmala UI" w:cs="Nirmala UI"/>
          <w:szCs w:val="24"/>
          <w:cs/>
          <w:lang w:bidi="ta-IN"/>
        </w:rPr>
        <w:t>ஒன்றுக்குச் செல்பவராக இருக்கலாம்</w:t>
      </w:r>
      <w:r w:rsidRPr="00DF36EF">
        <w:rPr>
          <w:rFonts w:ascii="Nirmala UI" w:hAnsi="Nirmala UI" w:cs="Nirmala UI"/>
          <w:szCs w:val="24"/>
          <w:lang w:val="en-IN"/>
        </w:rPr>
        <w:t xml:space="preserve">. </w:t>
      </w:r>
      <w:r w:rsidRPr="00DF36EF">
        <w:rPr>
          <w:rFonts w:ascii="Nirmala UI" w:hAnsi="Nirmala UI" w:cs="Nirmala UI"/>
          <w:szCs w:val="24"/>
          <w:cs/>
          <w:lang w:val="en-IN" w:bidi="ta-IN"/>
        </w:rPr>
        <w:t>உங்களுக்கு ஒரு கவனிப்பாளர் இருக்கலாம்</w:t>
      </w:r>
      <w:r w:rsidRPr="00DF36EF">
        <w:rPr>
          <w:rFonts w:ascii="Nirmala UI" w:hAnsi="Nirmala UI" w:cs="Nirmala UI"/>
          <w:szCs w:val="24"/>
          <w:lang w:val="en-IN"/>
        </w:rPr>
        <w:t xml:space="preserve">. </w:t>
      </w:r>
      <w:r w:rsidRPr="00DF36EF">
        <w:rPr>
          <w:rFonts w:ascii="Nirmala UI" w:hAnsi="Nirmala UI" w:cs="Nirmala UI"/>
          <w:szCs w:val="24"/>
          <w:cs/>
          <w:lang w:val="en-IN" w:bidi="ta-IN"/>
        </w:rPr>
        <w:t>அல்லது</w:t>
      </w:r>
      <w:r w:rsidRPr="00DF36EF">
        <w:rPr>
          <w:rFonts w:ascii="Nirmala UI" w:hAnsi="Nirmala UI" w:cs="Nirmala UI"/>
          <w:szCs w:val="24"/>
          <w:lang w:val="en-IN"/>
        </w:rPr>
        <w:t xml:space="preserve"> </w:t>
      </w:r>
      <w:r w:rsidRPr="00DF36EF">
        <w:rPr>
          <w:rFonts w:ascii="Nirmala UI" w:hAnsi="Nirmala UI" w:cs="Nirmala UI"/>
          <w:szCs w:val="24"/>
          <w:cs/>
          <w:lang w:val="en-IN" w:bidi="ta-IN"/>
        </w:rPr>
        <w:t>நீங்கள் உணவு பரிமாறும் சேவைகளைப் பயன்படுத்துபவராக இருக்கலாம்</w:t>
      </w:r>
      <w:r>
        <w:rPr>
          <w:rFonts w:ascii="Nirmala UI" w:hAnsi="Nirmala UI" w:cs="Nirmala UI"/>
          <w:szCs w:val="24"/>
          <w:lang w:val="en-IN" w:bidi="ta-IN"/>
        </w:rPr>
        <w:t xml:space="preserve">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 can add one or two additional services specific for their area if they choose to]</w:t>
      </w:r>
      <w:r w:rsidRPr="00DF36EF">
        <w:rPr>
          <w:rFonts w:ascii="Nirmala UI" w:hAnsi="Nirmala UI" w:cs="Nirmala UI"/>
          <w:szCs w:val="24"/>
        </w:rPr>
        <w:t>.</w:t>
      </w:r>
    </w:p>
    <w:p w14:paraId="4365F547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</w:p>
    <w:p w14:paraId="7F0A1E98" w14:textId="7438607D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என் பதில்களுக்கு என்ன நடக்கும்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42449751" w14:textId="2753FDF8" w:rsidR="00DF36EF" w:rsidRPr="00DF36EF" w:rsidRDefault="00DF36EF" w:rsidP="00DF36EF">
      <w:pPr>
        <w:rPr>
          <w:rFonts w:ascii="Nirmala UI" w:hAnsi="Nirmala UI" w:cs="Nirmala UI"/>
          <w:szCs w:val="24"/>
          <w:highlight w:val="yellow"/>
          <w:lang w:eastAsia="en-GB" w:bidi="ta-IN"/>
        </w:rPr>
      </w:pP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 xml:space="preserve">உங்கள் பதில்கள்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சார்பாக</w:t>
      </w:r>
      <w:r w:rsidRPr="00DF36EF">
        <w:rPr>
          <w:rFonts w:ascii="Nirmala UI" w:hAnsi="Nirmala UI" w:cs="Nirmala UI"/>
          <w:color w:val="FF0000"/>
          <w:szCs w:val="24"/>
          <w:highlight w:val="yellow"/>
          <w:lang w:eastAsia="en-GB"/>
        </w:rPr>
        <w:t xml:space="preserve">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 xml:space="preserve"> சேகரிக்கப் படுகின்றன</w:t>
      </w:r>
      <w:r w:rsidRPr="00DF36EF">
        <w:rPr>
          <w:rFonts w:ascii="Nirmala UI" w:hAnsi="Nirmala UI" w:cs="Nirmala UI"/>
          <w:szCs w:val="24"/>
          <w:highlight w:val="yellow"/>
          <w:lang w:eastAsia="en-GB" w:bidi="ta-IN"/>
        </w:rPr>
        <w:t>.</w:t>
      </w:r>
    </w:p>
    <w:p w14:paraId="5C6DE00E" w14:textId="269ECAF2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bidi="ta-IN"/>
        </w:rPr>
        <w:t xml:space="preserve">உங்கள் பதில்கள் இரகசியமானவை மற்றும்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உங்களுக்கு நேரடியாக சேவைகளை வழங்கும் எவருக்கும் அனுப்பப் படாது</w:t>
      </w:r>
      <w:r w:rsidRPr="00DF36EF">
        <w:rPr>
          <w:rFonts w:ascii="Nirmala UI" w:hAnsi="Nirmala UI" w:cs="Nirmala UI"/>
          <w:szCs w:val="24"/>
          <w:lang w:eastAsia="en-GB"/>
        </w:rPr>
        <w:t xml:space="preserve">. </w:t>
      </w:r>
      <w:r w:rsidRPr="00DF36EF">
        <w:rPr>
          <w:rFonts w:ascii="Nirmala UI" w:hAnsi="Nirmala UI" w:cs="Nirmala UI"/>
          <w:szCs w:val="24"/>
          <w:cs/>
          <w:lang w:bidi="ta-IN"/>
        </w:rPr>
        <w:t>முடிவுகளை நாங்கள் அநாமதேயமாக்குவோம்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 xml:space="preserve">எனவே </w:t>
      </w:r>
      <w:r w:rsidR="00CE7443" w:rsidRPr="00CE7443">
        <w:rPr>
          <w:rFonts w:ascii="Nirmala UI" w:hAnsi="Nirmala UI" w:cs="Nirmala UI"/>
          <w:szCs w:val="24"/>
        </w:rPr>
        <w:t xml:space="preserve">NHS England </w:t>
      </w:r>
      <w:r w:rsidRPr="00DF36EF">
        <w:rPr>
          <w:rFonts w:ascii="Nirmala UI" w:hAnsi="Nirmala UI" w:cs="Nirmala UI"/>
          <w:szCs w:val="24"/>
          <w:cs/>
          <w:lang w:bidi="ta-IN"/>
        </w:rPr>
        <w:t>டன்</w:t>
      </w:r>
      <w:r>
        <w:rPr>
          <w:rFonts w:ascii="Nirmala UI" w:hAnsi="Nirmala UI" w:cs="Nirmala UI"/>
          <w:szCs w:val="24"/>
          <w:cs/>
          <w:lang w:bidi="ta-IN"/>
        </w:rPr>
        <w:t xml:space="preserve"> </w:t>
      </w:r>
      <w:r w:rsidRPr="00DF36EF">
        <w:rPr>
          <w:rFonts w:ascii="Nirmala UI" w:hAnsi="Nirmala UI" w:cs="Nirmala UI"/>
          <w:szCs w:val="24"/>
          <w:cs/>
          <w:lang w:bidi="ta-IN"/>
        </w:rPr>
        <w:t>தகவலைப் பகிர்வதற்கு முன்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 xml:space="preserve">உங்கள் அனைத்து தனிப்பட்ட விவரங்களையும் </w:t>
      </w:r>
      <w:r w:rsidRPr="00DF36EF">
        <w:rPr>
          <w:rFonts w:ascii="Nirmala UI" w:hAnsi="Nirmala UI" w:cs="Nirmala UI"/>
          <w:szCs w:val="24"/>
        </w:rPr>
        <w:t>(</w:t>
      </w:r>
      <w:r w:rsidRPr="00DF36EF">
        <w:rPr>
          <w:rFonts w:ascii="Nirmala UI" w:hAnsi="Nirmala UI" w:cs="Nirmala UI"/>
          <w:szCs w:val="24"/>
          <w:cs/>
          <w:lang w:bidi="ta-IN"/>
        </w:rPr>
        <w:t>பெயர்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>முகவரி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>அஞ்சல் குறியீடு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>பிறந்த தேதி</w:t>
      </w:r>
      <w:r w:rsidRPr="00DF36EF">
        <w:rPr>
          <w:rFonts w:ascii="Nirmala UI" w:hAnsi="Nirmala UI" w:cs="Nirmala UI"/>
          <w:szCs w:val="24"/>
        </w:rPr>
        <w:t xml:space="preserve">, </w:t>
      </w:r>
      <w:r w:rsidR="00CE7443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CE7443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CE7443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CE7443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CE7443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CE7443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="00CE7443">
        <w:rPr>
          <w:rFonts w:ascii="Calibri" w:hAnsi="Calibri" w:cs="Calibri"/>
          <w:color w:val="FF0000"/>
          <w:sz w:val="28"/>
          <w:szCs w:val="28"/>
        </w:rPr>
        <w:t xml:space="preserve">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போன்றவற்றை அகற்றுவதன் மூலம் உங்களை யாரும் நேரடியாக அடையாளம் காண முடியாது</w:t>
      </w:r>
      <w:r w:rsidRPr="00DF36EF">
        <w:rPr>
          <w:rFonts w:ascii="Nirmala UI" w:hAnsi="Nirmala UI" w:cs="Nirmala UI"/>
          <w:szCs w:val="24"/>
          <w:lang w:eastAsia="en-GB"/>
        </w:rPr>
        <w:t>. (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உடல்நலன் மற்றும் சமூகப் பராமரிப்பு சேவைகளை ஆதரிக்கும் தேசிய தகவல் மற்றும் தொழில்நுட்ப அமைப்பு</w:t>
      </w:r>
      <w:r w:rsidRPr="00DF36EF">
        <w:rPr>
          <w:rFonts w:ascii="Nirmala UI" w:hAnsi="Nirmala UI" w:cs="Nirmala UI"/>
          <w:szCs w:val="24"/>
          <w:lang w:eastAsia="en-GB"/>
        </w:rPr>
        <w:t>)</w:t>
      </w:r>
      <w:r w:rsidRPr="00DF36EF">
        <w:rPr>
          <w:rFonts w:ascii="Nirmala UI" w:hAnsi="Nirmala UI" w:cs="Nirmala UI"/>
          <w:szCs w:val="24"/>
        </w:rPr>
        <w:t>.</w:t>
      </w:r>
      <w:r>
        <w:rPr>
          <w:rFonts w:ascii="Nirmala UI" w:hAnsi="Nirmala UI" w:cs="Nirmala UI"/>
          <w:szCs w:val="24"/>
        </w:rPr>
        <w:t xml:space="preserve"> </w:t>
      </w:r>
      <w:r w:rsidRPr="00DF36EF">
        <w:rPr>
          <w:rFonts w:ascii="Nirmala UI" w:hAnsi="Nirmala UI" w:cs="Nirmala UI"/>
          <w:szCs w:val="24"/>
          <w:cs/>
          <w:lang w:bidi="ta-IN"/>
        </w:rPr>
        <w:t xml:space="preserve">தனித்துவமான குறிப்புக் குறியீட்டைப் பயன்படுத்தி </w:t>
      </w:r>
      <w:r w:rsidR="00CE7443" w:rsidRPr="00CE7443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CE7443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r w:rsidRPr="00DF36EF">
        <w:rPr>
          <w:rFonts w:ascii="Nirmala UI" w:hAnsi="Nirmala UI" w:cs="Nirmala UI"/>
          <w:szCs w:val="24"/>
          <w:cs/>
          <w:lang w:bidi="ta-IN"/>
        </w:rPr>
        <w:t>வைத்திருக்கும் சில மக்கள்தொகை விவரங்களுடன் பதில்கள் இணைக்கப்படும்</w:t>
      </w:r>
      <w:r w:rsidRPr="00DF36EF">
        <w:rPr>
          <w:rFonts w:ascii="Nirmala UI" w:hAnsi="Nirmala UI" w:cs="Nirmala UI"/>
          <w:szCs w:val="24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இந்த அநாமதேய கண்டுபிடிப்புகள் பின்னர் ஆராய்ச்சியாளர்கள் மற்றும் உடல்நலன்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lastRenderedPageBreak/>
        <w:t>மற்றும் சமூக பராமரிப்புத் துறை போன்ற அமைப்புகளால் வெளியிடப்பட்டு சேவைகளை மேம்படுத்த உதவுகின்றன</w:t>
      </w:r>
      <w:r w:rsidRPr="00DF36EF">
        <w:rPr>
          <w:rFonts w:ascii="Nirmala UI" w:hAnsi="Nirmala UI" w:cs="Nirmala UI"/>
          <w:szCs w:val="24"/>
          <w:lang w:eastAsia="en-GB"/>
        </w:rPr>
        <w:t>.</w:t>
      </w:r>
    </w:p>
    <w:p w14:paraId="42DBE4D6" w14:textId="26239F00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உங்கள் அல்லது வேறு ஒ</w:t>
      </w:r>
      <w:bookmarkStart w:id="1" w:name="_GoBack"/>
      <w:bookmarkEnd w:id="1"/>
      <w:r w:rsidRPr="00DF36EF">
        <w:rPr>
          <w:rFonts w:ascii="Nirmala UI" w:hAnsi="Nirmala UI" w:cs="Nirmala UI"/>
          <w:szCs w:val="24"/>
          <w:cs/>
          <w:lang w:eastAsia="en-GB" w:bidi="ta-IN"/>
        </w:rPr>
        <w:t>ருவரின் உடல்நலம் மற்றும் பாதுகாப்புக்கு ஆபத்து இருப்பதாக நீங்கள் குறிப்பிட்டால் அல்லது உங்கள் கவனிப்பில் நீங்கள் கடுமையான சிக்கலை சந்திக்கிறீர்கள் என்று நீங்கள் குறிப்பிட்டால் மட்டுமே உங்கள் பதில்கள் குறித்து நாங்கள் உங்களைத் தொடர்பு கொள்வோம்</w:t>
      </w:r>
      <w:r w:rsidRPr="00DF36EF">
        <w:rPr>
          <w:rFonts w:ascii="Nirmala UI" w:hAnsi="Nirmala UI" w:cs="Nirmala UI"/>
          <w:szCs w:val="24"/>
          <w:lang w:eastAsia="en-GB"/>
        </w:rPr>
        <w:t xml:space="preserve">.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இந்த விடயத்தில்</w:t>
      </w:r>
      <w:r w:rsidRPr="00DF36EF">
        <w:rPr>
          <w:rFonts w:ascii="Nirmala UI" w:hAnsi="Nirmala UI" w:cs="Nirmala UI"/>
          <w:szCs w:val="24"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உங்கள் சமூக சேவகர் அல்லது பராமரிப்பு ஊழியர் அல்லாத ஒருவர் நீங்கள் எவ்வாறு தொடர விரும்புகிறீர்கள் என்பதைப் பற்றி விவாதிக்க உங்களைத் தொடர்பு கொள்வார்</w:t>
      </w:r>
      <w:r w:rsidRPr="00DF36EF">
        <w:rPr>
          <w:rFonts w:ascii="Nirmala UI" w:hAnsi="Nirmala UI" w:cs="Nirmala UI"/>
          <w:szCs w:val="24"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உங்கள் </w:t>
      </w:r>
      <w:r w:rsidRPr="0014275A">
        <w:rPr>
          <w:rFonts w:ascii="Nirmala UI" w:hAnsi="Nirmala UI" w:cs="Nirmala UI"/>
          <w:szCs w:val="24"/>
          <w:cs/>
          <w:lang w:eastAsia="en-GB" w:bidi="ta-IN"/>
        </w:rPr>
        <w:t xml:space="preserve">உரிமைகள் பற்றிய கூடுதல் தகவல்களை 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>[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வழங்கப்பட்ட தனி தகவல் தாளில்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]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 xml:space="preserve">எங்கள் வலைத்தளம் மற்றும் 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/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அல்லது தகவல் ஆணையர் அலுவலக வலைத்தளத்தில்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>:</w:t>
      </w:r>
      <w:hyperlink r:id="rId15">
        <w:r w:rsidRPr="00DF36EF">
          <w:rPr>
            <w:rStyle w:val="Hyperlink"/>
            <w:rFonts w:ascii="Nirmala UI" w:hAnsi="Nirmala UI" w:cs="Nirmala UI"/>
            <w:szCs w:val="24"/>
            <w:highlight w:val="yellow"/>
            <w:lang w:eastAsia="en-GB"/>
          </w:rPr>
          <w:t xml:space="preserve"> https://ico.org.uk/for-organisations/guide-to-the-general-data-protection-regulation-gdpr/individual-rights/right-to-be-informed/</w:t>
        </w:r>
      </w:hyperlink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]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காணலாம்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>.</w:t>
      </w:r>
    </w:p>
    <w:p w14:paraId="3C542A17" w14:textId="77777777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</w:p>
    <w:p w14:paraId="08E6BC4A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வினாக்கொத்தை நிரப்புவதற்கு யாரேனும் எனக்கு உதவுவார்களா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16D20E7E" w14:textId="4DD84E89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ஆம் கிடைக்கும் நிறைய உதவி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.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நீங்கள் வினாக்கொத்தை வேறொரு மொழியில்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பெரிய எழுத்தில் அல்லது இலகுவாக வாசிக்கக்கூடிய ஒரு வடிவத்தில் கோரலாம்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ஆய்வைத் தொலைபேசி ஊடாகவோ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 xml:space="preserve">நேரிலேயோ பூர்த்தி செய்யவேண்டும் என்றும்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கேட்கலாம்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நீங்கள் கோரிக்கை எதனையும் விடுக்க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 </w:t>
      </w: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விரும்பினால் அல்லது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,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உங்களிடம் கேள்விகள் எவையும் இருந்தால்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 xml:space="preserve">தயவு செய்து கீழே உள்ள </w:t>
      </w:r>
      <w:r w:rsidRPr="00DF36EF">
        <w:rPr>
          <w:rFonts w:ascii="Nirmala UI" w:hAnsi="Nirmala UI" w:cs="Nirmala UI"/>
          <w:szCs w:val="24"/>
          <w:lang w:eastAsia="en-GB"/>
        </w:rPr>
        <w:t>‘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எங்களுடன் தொடர்பு கொள்ளவும்</w:t>
      </w:r>
      <w:r w:rsidRPr="00DF36EF">
        <w:rPr>
          <w:rFonts w:ascii="Nirmala UI" w:hAnsi="Nirmala UI" w:cs="Nirmala UI"/>
          <w:szCs w:val="24"/>
          <w:lang w:eastAsia="en-GB"/>
        </w:rPr>
        <w:t xml:space="preserve"> ‘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பிரிவில் உள்ள விபரங்களைப் பயன்படுத்தி எங்களுடன் தொடர்பு கொள்ளவும்.</w:t>
      </w:r>
    </w:p>
    <w:p w14:paraId="1382C6AD" w14:textId="77777777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</w:p>
    <w:p w14:paraId="1B0C9897" w14:textId="7E49CDC9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eastAsia="en-GB" w:bidi="ta-IN"/>
        </w:rPr>
        <w:t>நீங்களாகவே வினாக்கொத்தை நிரப்ப முடியாது என்று உணர்ந்தீர்களா</w:t>
      </w: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னால்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, </w:t>
      </w: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உங்கள்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உங்கள் நண்பர் ஒருவரை அல்லது உறவினரை உதவுமாறு நீங்கள் கேட்கலாம்</w:t>
      </w:r>
      <w:r w:rsidRPr="00DF36EF">
        <w:rPr>
          <w:rFonts w:ascii="Nirmala UI" w:hAnsi="Nirmala UI" w:cs="Nirmala UI"/>
          <w:szCs w:val="24"/>
          <w:lang w:eastAsia="en-GB"/>
        </w:rPr>
        <w:t xml:space="preserve">;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இருப்பினும்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இங்கே உங்கள் கருத்துக்களும் அனுபவங்களுமே முக்கியம்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. .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கேள்விகளுக்கு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நீங்கள் அளிக்கும்</w:t>
      </w:r>
      <w:r w:rsidRPr="00DF36EF">
        <w:rPr>
          <w:rFonts w:ascii="Nirmala UI" w:hAnsi="Nirmala UI" w:cs="Nirmala UI"/>
          <w:szCs w:val="24"/>
          <w:rtl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சரியான விடைகளையே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அவர்கள் பதிவு செய்து வினாக்கொத்தை நிரப்ப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வேண்டும்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ஆய்வைப் பூர்த்தி செய்வதற்கு உங்களுக்கு உதவ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சுயாதீன உதவியாளரை ஏற்பாடு செய்து தருமாறு கீழே உள்ள தொடர்பு கொள்ளும் விபரங்களைப் பயன்படுத்தி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,</w:t>
      </w:r>
      <w:r w:rsidRPr="00DF36EF">
        <w:rPr>
          <w:rFonts w:ascii="Nirmala UI" w:hAnsi="Nirmala UI" w:cs="Nirmala UI"/>
          <w:szCs w:val="24"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எங்களிடமும் நீங்கள் கேட்கலாம்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</w:p>
    <w:p w14:paraId="2A5F3E10" w14:textId="77777777" w:rsidR="00DF36EF" w:rsidRPr="00DF36EF" w:rsidRDefault="00DF36EF" w:rsidP="00DF36EF">
      <w:pPr>
        <w:rPr>
          <w:rFonts w:ascii="Nirmala UI" w:hAnsi="Nirmala UI" w:cs="Nirmala UI"/>
          <w:b/>
          <w:color w:val="000000"/>
          <w:szCs w:val="24"/>
        </w:rPr>
      </w:pPr>
    </w:p>
    <w:p w14:paraId="22DCC701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வினாக்கொத்தை நான் நிரப்புவது அவசியமா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0ACB2704" w14:textId="42969003" w:rsidR="00DF36EF" w:rsidRPr="00DF36EF" w:rsidRDefault="00DF36EF" w:rsidP="00DF36EF">
      <w:pPr>
        <w:rPr>
          <w:rFonts w:ascii="Nirmala UI" w:hAnsi="Nirmala UI" w:cs="Nirmala UI"/>
          <w:color w:val="000000"/>
          <w:szCs w:val="24"/>
          <w:lang w:eastAsia="en-GB"/>
        </w:rPr>
      </w:pP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>நீங்கள் இந்த ஆய்வில் பங்கு பெற வேண்டியதில்லை. பங்கு பெறுவ</w:t>
      </w:r>
      <w:r w:rsidRPr="00DF36EF">
        <w:rPr>
          <w:rFonts w:ascii="Nirmala UI" w:hAnsi="Nirmala UI" w:cs="Nirmala UI"/>
          <w:color w:val="000000"/>
          <w:szCs w:val="24"/>
          <w:cs/>
          <w:lang w:val="en-IN" w:eastAsia="en-GB" w:bidi="ta-IN"/>
        </w:rPr>
        <w:t xml:space="preserve">து என்று 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 w:bidi="ta-IN"/>
        </w:rPr>
        <w:t>தீர்மானித்தால்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 xml:space="preserve">எல்லாக் கேள்விகளுக்கும் நீங்கள் பதில் அளிக்கத் தேவையில்லை. பங்கு பெறுவதை 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 w:bidi="ta-IN"/>
        </w:rPr>
        <w:t>நீங்கள் தெரிவு செய்தாலும் சரி செய்யாவிட்டாலும் சரி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/>
        </w:rPr>
        <w:t>,</w:t>
      </w:r>
      <w:r w:rsidRPr="00DF36EF">
        <w:rPr>
          <w:rFonts w:ascii="Nirmala UI" w:hAnsi="Nirmala UI" w:cs="Nirmala UI"/>
          <w:color w:val="000000"/>
          <w:szCs w:val="24"/>
          <w:lang w:eastAsia="en-GB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>உங்களுக்குக் கிடைக்கும் சேவைகளிலோ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 w:bidi="ta-IN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>நீங்கள் நடத்தப்படும் முறையிலோ எவ்வித தாக்கமும் ஏற்படமாட்டாது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/>
        </w:rPr>
        <w:t>.</w:t>
      </w:r>
    </w:p>
    <w:p w14:paraId="76EA3382" w14:textId="203ADA8B" w:rsidR="00DF36EF" w:rsidRPr="00DF36EF" w:rsidRDefault="00DF36EF" w:rsidP="00DF36EF">
      <w:pPr>
        <w:rPr>
          <w:rFonts w:ascii="Nirmala UI" w:hAnsi="Nirmala UI" w:cs="Nirmala UI"/>
          <w:color w:val="000000"/>
          <w:szCs w:val="24"/>
          <w:lang w:eastAsia="en-GB"/>
        </w:rPr>
      </w:pPr>
    </w:p>
    <w:p w14:paraId="1EEB7F9D" w14:textId="77777777" w:rsidR="00DF36EF" w:rsidRPr="00DF36EF" w:rsidRDefault="00DF36EF" w:rsidP="00DF36EF">
      <w:pPr>
        <w:keepNext/>
        <w:spacing w:before="120" w:after="60"/>
        <w:outlineLvl w:val="0"/>
        <w:rPr>
          <w:rFonts w:ascii="Nirmala UI" w:hAnsi="Nirmala UI" w:cs="Nirmala UI"/>
          <w:b/>
          <w:bCs/>
          <w:kern w:val="32"/>
          <w:szCs w:val="24"/>
          <w:lang w:eastAsia="en-GB"/>
        </w:rPr>
      </w:pPr>
      <w:r w:rsidRPr="00DF36EF">
        <w:rPr>
          <w:rFonts w:ascii="Nirmala UI" w:hAnsi="Nirmala UI" w:cs="Nirmala UI"/>
          <w:b/>
          <w:bCs/>
          <w:kern w:val="32"/>
          <w:szCs w:val="24"/>
          <w:cs/>
          <w:lang w:eastAsia="en-GB" w:bidi="ta-IN"/>
        </w:rPr>
        <w:lastRenderedPageBreak/>
        <w:t>எங்களுடன் தொடர்பு கொள்ளவும்</w:t>
      </w:r>
    </w:p>
    <w:p w14:paraId="4B8B7304" w14:textId="77777777" w:rsidR="00DF36EF" w:rsidRPr="00DF36EF" w:rsidRDefault="00DF36EF" w:rsidP="00DF36EF">
      <w:pPr>
        <w:keepNext/>
        <w:spacing w:before="120" w:after="60"/>
        <w:outlineLvl w:val="0"/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b/>
          <w:bCs/>
          <w:kern w:val="32"/>
          <w:szCs w:val="24"/>
          <w:cs/>
          <w:lang w:eastAsia="en-GB" w:bidi="ta-IN"/>
        </w:rPr>
        <w:t>சுதந்திரமான ஆதரவுக்கும் ஆலோசனைக்கும்</w:t>
      </w:r>
    </w:p>
    <w:p w14:paraId="469F4077" w14:textId="77777777" w:rsidR="00CE7443" w:rsidRDefault="00CE7443" w:rsidP="00CE7443">
      <w:pPr>
        <w:keepNext/>
        <w:outlineLvl w:val="2"/>
        <w:rPr>
          <w:rFonts w:ascii="Calibri" w:hAnsi="Calibri" w:cs="Arial"/>
          <w:color w:val="FF0000"/>
          <w:sz w:val="28"/>
          <w:szCs w:val="24"/>
          <w:lang w:eastAsia="en-GB"/>
        </w:rPr>
      </w:pPr>
      <w:bookmarkStart w:id="2" w:name="_Hlk8122253"/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must include details of a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telephone help line/advocacy group through which assistance in completing the survey can be arranged]</w:t>
      </w:r>
    </w:p>
    <w:p w14:paraId="7EF86659" w14:textId="77777777" w:rsidR="00DF36EF" w:rsidRPr="00DF36EF" w:rsidRDefault="00DF36EF" w:rsidP="00DF36EF">
      <w:pPr>
        <w:keepNext/>
        <w:spacing w:before="120" w:after="60"/>
        <w:outlineLvl w:val="0"/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b/>
          <w:bCs/>
          <w:kern w:val="32"/>
          <w:szCs w:val="24"/>
          <w:cs/>
          <w:lang w:eastAsia="en-GB" w:bidi="ta-IN"/>
        </w:rPr>
        <w:t>சுதந்திரமான முறைப்பாடுகளுக்கு</w:t>
      </w:r>
    </w:p>
    <w:bookmarkEnd w:id="2"/>
    <w:p w14:paraId="46D789F7" w14:textId="77777777" w:rsidR="00CE7443" w:rsidRPr="0005638A" w:rsidRDefault="00CE7443" w:rsidP="00CE7443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</w:pP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must include details of an independent complaints procedure including contact details and a brief summary of the process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</w:p>
    <w:p w14:paraId="07ECCEA1" w14:textId="77777777" w:rsidR="00DF36EF" w:rsidRPr="00DF36EF" w:rsidRDefault="00DF36EF" w:rsidP="00DF36EF">
      <w:pPr>
        <w:keepNext/>
        <w:outlineLvl w:val="2"/>
        <w:rPr>
          <w:rFonts w:ascii="Nirmala UI" w:hAnsi="Nirmala UI" w:cs="Nirmala UI"/>
          <w:szCs w:val="24"/>
          <w:lang w:eastAsia="en-GB"/>
        </w:rPr>
      </w:pPr>
    </w:p>
    <w:p w14:paraId="22BF9D4E" w14:textId="77777777" w:rsidR="00DF36EF" w:rsidRPr="00DF36EF" w:rsidRDefault="00DF36EF" w:rsidP="00DF36EF">
      <w:pPr>
        <w:keepNext/>
        <w:spacing w:after="60"/>
        <w:outlineLvl w:val="2"/>
        <w:rPr>
          <w:rFonts w:ascii="Nirmala UI" w:hAnsi="Nirmala UI" w:cs="Nirmala UI"/>
          <w:szCs w:val="24"/>
          <w:u w:val="single"/>
          <w:lang w:eastAsia="en-GB"/>
        </w:rPr>
      </w:pPr>
      <w:r w:rsidRPr="00DF36EF">
        <w:rPr>
          <w:rFonts w:ascii="Nirmala UI" w:hAnsi="Nirmala UI" w:cs="Nirmala UI"/>
          <w:szCs w:val="24"/>
          <w:u w:val="single"/>
          <w:cs/>
          <w:lang w:eastAsia="en-GB" w:bidi="ta-IN"/>
        </w:rPr>
        <w:t>இந்த ஆய்வு பற்றிய கோரிக்கைகள் மற்றும் விசாரணைகளுக்கு</w:t>
      </w:r>
    </w:p>
    <w:p w14:paraId="19329B3D" w14:textId="77777777" w:rsidR="00CE7443" w:rsidRPr="00573F9F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number]</w:t>
      </w:r>
      <w: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 xml:space="preserve"> 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c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an vary these hours or expand this e.g. to say leave a message and someone will get back to you]</w:t>
      </w:r>
    </w:p>
    <w:p w14:paraId="457A2A9B" w14:textId="77777777" w:rsidR="00CE7443" w:rsidRPr="00573F9F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7AC16607" w14:textId="77777777" w:rsidR="00CE7443" w:rsidRPr="00573F9F" w:rsidRDefault="00CE7443" w:rsidP="00CE7443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p w14:paraId="1E624511" w14:textId="77777777" w:rsidR="00DF36EF" w:rsidRPr="00DF36EF" w:rsidRDefault="00DF36EF" w:rsidP="00DF36EF">
      <w:pPr>
        <w:keepNext/>
        <w:spacing w:before="120" w:after="60"/>
        <w:outlineLvl w:val="2"/>
        <w:rPr>
          <w:rFonts w:ascii="Nirmala UI" w:hAnsi="Nirmala UI" w:cs="Nirmala UI"/>
          <w:szCs w:val="24"/>
          <w:u w:val="single"/>
          <w:lang w:eastAsia="en-GB"/>
        </w:rPr>
      </w:pPr>
      <w:r w:rsidRPr="00DF36EF">
        <w:rPr>
          <w:rFonts w:ascii="Nirmala UI" w:hAnsi="Nirmala UI" w:cs="Nirmala UI"/>
          <w:szCs w:val="24"/>
          <w:u w:val="single"/>
          <w:cs/>
          <w:lang w:eastAsia="en-GB" w:bidi="ta-IN"/>
        </w:rPr>
        <w:t>உங்கள் கவனிப்பு அல்லது ஆதரவுச் சேவைகள் பற்றிய விசாரணைகளுக்கு</w:t>
      </w:r>
    </w:p>
    <w:p w14:paraId="32881344" w14:textId="77777777" w:rsidR="00CE7443" w:rsidRPr="006F2FCA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] 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can vary these hours or expand this e.g. to say leave a message and someone will get back to you]</w:t>
      </w:r>
    </w:p>
    <w:p w14:paraId="2957F2E4" w14:textId="77777777" w:rsidR="00CE7443" w:rsidRPr="006F2FCA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598F7FDD" w14:textId="2E882EF7" w:rsidR="00DF36EF" w:rsidRPr="00CE7443" w:rsidRDefault="00CE7443" w:rsidP="00CE7443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sectPr w:rsidR="00DF36EF" w:rsidRPr="00CE7443" w:rsidSect="00DF36EF">
      <w:footerReference w:type="default" r:id="rId16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60299" w14:textId="77777777" w:rsidR="00DF36EF" w:rsidRDefault="00DF36EF" w:rsidP="00DF36EF">
      <w:r>
        <w:separator/>
      </w:r>
    </w:p>
  </w:endnote>
  <w:endnote w:type="continuationSeparator" w:id="0">
    <w:p w14:paraId="170DC316" w14:textId="77777777" w:rsidR="00DF36EF" w:rsidRDefault="00DF36EF" w:rsidP="00DF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DB6C7" w14:textId="77777777" w:rsidR="00DF36EF" w:rsidRPr="003D63F3" w:rsidRDefault="00DF36EF" w:rsidP="00DF36E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840D8" w14:textId="77777777" w:rsidR="00DF36EF" w:rsidRDefault="00DF36EF" w:rsidP="00DF36EF">
      <w:r>
        <w:separator/>
      </w:r>
    </w:p>
  </w:footnote>
  <w:footnote w:type="continuationSeparator" w:id="0">
    <w:p w14:paraId="58BAC718" w14:textId="77777777" w:rsidR="00DF36EF" w:rsidRDefault="00DF36EF" w:rsidP="00DF3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DF36EF"/>
    <w:rsid w:val="0014275A"/>
    <w:rsid w:val="00CE7443"/>
    <w:rsid w:val="00DF3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2F8AB"/>
  <w15:docId w15:val="{E7BC74AF-84A9-437D-915D-8C3F138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ico.org.uk/for-organisations/guide-to-the-general-data-protection-regulation-gdpr/individual-rights/right-to-be-informed/" TargetMode="Externa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AAD76-CED5-491C-B683-0531F5FA6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BE218-F2E0-4F78-879A-7CB4573B84F4}"/>
</file>

<file path=customXml/itemProps4.xml><?xml version="1.0" encoding="utf-8"?>
<ds:datastoreItem xmlns:ds="http://schemas.openxmlformats.org/officeDocument/2006/customXml" ds:itemID="{B9CFD40E-3DDC-48C8-9E7E-1E3022194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F90BE8EF-FA16-4303-BA7A-96A35372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22</TotalTime>
  <Pages>4</Pages>
  <Words>816</Words>
  <Characters>7402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7</cp:revision>
  <cp:lastPrinted>2017-08-18T14:08:00Z</cp:lastPrinted>
  <dcterms:created xsi:type="dcterms:W3CDTF">2022-11-11T09:31:00Z</dcterms:created>
  <dcterms:modified xsi:type="dcterms:W3CDTF">2023-10-16T01:02:00Z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fa3f826f-a8bb-4935-8049-d73409bae2eb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